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FF7C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JORDAN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4A40E97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D088D4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1DFBEB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Robert Cote of Fakenham, Norfolk(q.v.),</w:t>
      </w:r>
    </w:p>
    <w:p w14:paraId="0C56241E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Symond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Leziate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FB439C9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019B847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BF309F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B8F969" w14:textId="77777777" w:rsidR="00E627AB" w:rsidRDefault="00E627AB" w:rsidP="00E627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April 2021</w:t>
      </w:r>
    </w:p>
    <w:p w14:paraId="2BD6BC5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5D8F0" w14:textId="77777777" w:rsidR="00E627AB" w:rsidRDefault="00E627AB" w:rsidP="009139A6">
      <w:r>
        <w:separator/>
      </w:r>
    </w:p>
  </w:endnote>
  <w:endnote w:type="continuationSeparator" w:id="0">
    <w:p w14:paraId="766EBA3B" w14:textId="77777777" w:rsidR="00E627AB" w:rsidRDefault="00E627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EF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98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3D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4E48" w14:textId="77777777" w:rsidR="00E627AB" w:rsidRDefault="00E627AB" w:rsidP="009139A6">
      <w:r>
        <w:separator/>
      </w:r>
    </w:p>
  </w:footnote>
  <w:footnote w:type="continuationSeparator" w:id="0">
    <w:p w14:paraId="47A9FDF0" w14:textId="77777777" w:rsidR="00E627AB" w:rsidRDefault="00E627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5C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99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0B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7A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27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6354"/>
  <w15:chartTrackingRefBased/>
  <w15:docId w15:val="{8A0A578B-55BC-455D-9103-7B8A1E28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27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2021-05-05T10:17:00Z</dcterms:created>
  <dcterms:modified xsi:type="dcterms:W3CDTF">2021-05-05T10:17:00Z</dcterms:modified>
</cp:coreProperties>
</file>